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3C" w:rsidRPr="00CA7C3D" w:rsidRDefault="002B553C" w:rsidP="00CA7C3D">
      <w:pPr>
        <w:jc w:val="center"/>
        <w:rPr>
          <w:b/>
          <w:bCs/>
          <w:caps/>
          <w:lang w:eastAsia="ru-RU"/>
        </w:rPr>
      </w:pPr>
      <w:r>
        <w:rPr>
          <w:b/>
          <w:bCs/>
          <w:caps/>
          <w:lang w:eastAsia="ru-RU"/>
        </w:rPr>
        <w:t xml:space="preserve">  </w:t>
      </w:r>
      <w:r w:rsidRPr="00CA7C3D">
        <w:rPr>
          <w:b/>
          <w:bCs/>
          <w:caps/>
          <w:lang w:eastAsia="ru-RU"/>
        </w:rPr>
        <w:t>Российская Федерация</w:t>
      </w:r>
    </w:p>
    <w:p w:rsidR="002B553C" w:rsidRPr="00CA7C3D" w:rsidRDefault="002B553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B553C" w:rsidRPr="00CA7C3D" w:rsidRDefault="002B553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B553C" w:rsidRPr="00CA7C3D" w:rsidRDefault="002B553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B553C" w:rsidRPr="00CA7C3D" w:rsidRDefault="002B553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09.03.2021   № 49</w:t>
      </w:r>
    </w:p>
    <w:p w:rsidR="002B553C" w:rsidRPr="00CA7C3D" w:rsidRDefault="002B553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B553C" w:rsidRDefault="002B553C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 xml:space="preserve"> Унечское городское поселение, </w:t>
      </w:r>
    </w:p>
    <w:p w:rsidR="002B553C" w:rsidRPr="00CA7C3D" w:rsidRDefault="002B553C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Унеча,  ул. Октябрьская,  з/у 110А</w:t>
      </w:r>
    </w:p>
    <w:p w:rsidR="002B553C" w:rsidRPr="00CA7C3D" w:rsidRDefault="002B553C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2B553C" w:rsidRPr="00CA7C3D" w:rsidRDefault="002B553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2B553C" w:rsidRDefault="002B553C" w:rsidP="00F77AF1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 </w:t>
      </w:r>
      <w:r w:rsidRPr="00CA7C3D">
        <w:rPr>
          <w:lang w:eastAsia="ru-RU"/>
        </w:rPr>
        <w:t xml:space="preserve"> </w:t>
      </w:r>
      <w:r w:rsidRPr="008F7285"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</w:t>
      </w:r>
      <w:r>
        <w:t xml:space="preserve">04.10.2019, </w:t>
      </w:r>
      <w:r w:rsidRPr="008F7285">
        <w:t xml:space="preserve"> </w:t>
      </w:r>
      <w:r w:rsidRPr="00DE64BF">
        <w:t>решением Унечского городского Совета народных депутатов от 03.11.2015</w:t>
      </w:r>
      <w:r>
        <w:t xml:space="preserve"> </w:t>
      </w:r>
      <w:r w:rsidRPr="00DE64BF">
        <w:t xml:space="preserve"> № 3-74 (в редакции решени</w:t>
      </w:r>
      <w:r>
        <w:t>й</w:t>
      </w:r>
      <w:r w:rsidRPr="00DE64BF">
        <w:t xml:space="preserve"> от 29.03.2017</w:t>
      </w:r>
      <w:r>
        <w:t xml:space="preserve"> </w:t>
      </w:r>
      <w:r w:rsidRPr="00DE64BF">
        <w:t xml:space="preserve"> № 3-137</w:t>
      </w:r>
      <w:r>
        <w:t>, от 05.11.2019 № 4-18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 xml:space="preserve">», </w:t>
      </w:r>
      <w:bookmarkStart w:id="0" w:name="_GoBack"/>
      <w:r w:rsidRPr="00F77AF1">
        <w:rPr>
          <w:lang w:eastAsia="ru-RU"/>
        </w:rPr>
        <w:t xml:space="preserve">в целях постановки </w:t>
      </w:r>
      <w:r>
        <w:rPr>
          <w:lang w:eastAsia="ru-RU"/>
        </w:rPr>
        <w:t xml:space="preserve"> </w:t>
      </w:r>
      <w:r w:rsidRPr="00F77AF1">
        <w:rPr>
          <w:lang w:eastAsia="ru-RU"/>
        </w:rPr>
        <w:t>на</w:t>
      </w:r>
      <w:r>
        <w:rPr>
          <w:lang w:eastAsia="ru-RU"/>
        </w:rPr>
        <w:t xml:space="preserve"> </w:t>
      </w:r>
      <w:r w:rsidRPr="00F77AF1">
        <w:rPr>
          <w:lang w:eastAsia="ru-RU"/>
        </w:rPr>
        <w:t xml:space="preserve"> государственный</w:t>
      </w:r>
      <w:r>
        <w:rPr>
          <w:lang w:eastAsia="ru-RU"/>
        </w:rPr>
        <w:t xml:space="preserve"> </w:t>
      </w:r>
      <w:r w:rsidRPr="00F77AF1">
        <w:rPr>
          <w:lang w:eastAsia="ru-RU"/>
        </w:rPr>
        <w:t xml:space="preserve"> кадастровый</w:t>
      </w:r>
      <w:r>
        <w:rPr>
          <w:lang w:eastAsia="ru-RU"/>
        </w:rPr>
        <w:t xml:space="preserve"> </w:t>
      </w:r>
      <w:r w:rsidRPr="00F77AF1">
        <w:rPr>
          <w:lang w:eastAsia="ru-RU"/>
        </w:rPr>
        <w:t xml:space="preserve"> учет</w:t>
      </w:r>
      <w:r>
        <w:rPr>
          <w:lang w:eastAsia="ru-RU"/>
        </w:rPr>
        <w:t xml:space="preserve"> 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</w:t>
      </w:r>
    </w:p>
    <w:bookmarkEnd w:id="0"/>
    <w:p w:rsidR="002B553C" w:rsidRPr="00F77AF1" w:rsidRDefault="002B553C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2B553C" w:rsidRPr="00CA7C3D" w:rsidRDefault="002B553C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2B553C" w:rsidRDefault="002B553C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CA7C3D">
        <w:rPr>
          <w:lang w:eastAsia="ru-RU"/>
        </w:rPr>
        <w:t xml:space="preserve"> </w:t>
      </w: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>, расположенных в зоне застройки малоэтажными жилыми домами, в кадастровом квартале 32:27:0430203,</w:t>
      </w:r>
      <w:r w:rsidRPr="00F77AF1">
        <w:rPr>
          <w:lang w:eastAsia="ru-RU"/>
        </w:rPr>
        <w:t xml:space="preserve"> на  кадастровом плане территории со следующими показателями:</w:t>
      </w:r>
    </w:p>
    <w:p w:rsidR="002B553C" w:rsidRPr="00F77AF1" w:rsidRDefault="002B553C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 xml:space="preserve">747 </w:t>
      </w:r>
      <w:r w:rsidRPr="00F77AF1">
        <w:rPr>
          <w:lang w:eastAsia="ru-RU"/>
        </w:rPr>
        <w:t>кв.м.;</w:t>
      </w:r>
    </w:p>
    <w:p w:rsidR="002B553C" w:rsidRDefault="002B553C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Унеча, ул.</w:t>
      </w:r>
      <w:r>
        <w:rPr>
          <w:lang w:eastAsia="ru-RU"/>
        </w:rPr>
        <w:t xml:space="preserve"> Октябрьская,  з/у 110А</w:t>
      </w:r>
      <w:r w:rsidRPr="00F77AF1">
        <w:rPr>
          <w:lang w:eastAsia="ru-RU"/>
        </w:rPr>
        <w:t>;</w:t>
      </w:r>
    </w:p>
    <w:p w:rsidR="002B553C" w:rsidRPr="00817689" w:rsidRDefault="002B553C" w:rsidP="007401AA">
      <w:pPr>
        <w:tabs>
          <w:tab w:val="num" w:pos="0"/>
        </w:tabs>
        <w:spacing w:after="120" w:line="240" w:lineRule="auto"/>
        <w:jc w:val="both"/>
      </w:pPr>
      <w:r>
        <w:t xml:space="preserve">- территориальная зона: Рекреационная  зона Р2 - </w:t>
      </w:r>
      <w:r w:rsidRPr="00817689">
        <w:t xml:space="preserve">зона </w:t>
      </w:r>
      <w:r>
        <w:t>размещения объектов санаторно-курортного назначения</w:t>
      </w:r>
      <w:r w:rsidRPr="00817689">
        <w:t>;</w:t>
      </w:r>
    </w:p>
    <w:p w:rsidR="002B553C" w:rsidRPr="00F77AF1" w:rsidRDefault="002B553C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Общественное питание</w:t>
      </w:r>
      <w:r w:rsidRPr="00F77AF1">
        <w:rPr>
          <w:lang w:eastAsia="ru-RU"/>
        </w:rPr>
        <w:t xml:space="preserve">»;  </w:t>
      </w:r>
    </w:p>
    <w:p w:rsidR="002B553C" w:rsidRDefault="002B553C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категория земель: земли </w:t>
      </w:r>
      <w:r>
        <w:rPr>
          <w:lang w:eastAsia="ru-RU"/>
        </w:rPr>
        <w:t>населенных пунктов.</w:t>
      </w:r>
    </w:p>
    <w:p w:rsidR="002B553C" w:rsidRPr="00F77AF1" w:rsidRDefault="002B553C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й участок</w:t>
      </w:r>
      <w:r w:rsidRPr="00F77AF1">
        <w:rPr>
          <w:lang w:eastAsia="ru-RU"/>
        </w:rPr>
        <w:t xml:space="preserve"> из земель, государственная собственно</w:t>
      </w:r>
      <w:r>
        <w:rPr>
          <w:lang w:eastAsia="ru-RU"/>
        </w:rPr>
        <w:t>сть на который</w:t>
      </w:r>
      <w:r w:rsidRPr="00F77AF1">
        <w:rPr>
          <w:lang w:eastAsia="ru-RU"/>
        </w:rPr>
        <w:t xml:space="preserve"> </w:t>
      </w:r>
      <w:r>
        <w:rPr>
          <w:lang w:eastAsia="ru-RU"/>
        </w:rPr>
        <w:t xml:space="preserve">                 </w:t>
      </w:r>
      <w:r w:rsidRPr="00F77AF1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2B553C" w:rsidRPr="00F77AF1" w:rsidRDefault="002B553C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2B553C" w:rsidRPr="00C91243" w:rsidRDefault="002B553C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2B553C" w:rsidRPr="009C1391" w:rsidRDefault="002B553C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DD1621">
          <w:rPr>
            <w:lang w:val="en-US" w:eastAsia="ru-RU"/>
          </w:rPr>
          <w:t>www</w:t>
        </w:r>
        <w:r w:rsidRPr="00DD1621">
          <w:rPr>
            <w:lang w:eastAsia="ru-RU"/>
          </w:rPr>
          <w:t>.</w:t>
        </w:r>
        <w:r w:rsidRPr="00DD1621">
          <w:rPr>
            <w:lang w:val="en-US" w:eastAsia="ru-RU"/>
          </w:rPr>
          <w:t>unradm</w:t>
        </w:r>
        <w:r w:rsidRPr="00DD1621">
          <w:rPr>
            <w:lang w:eastAsia="ru-RU"/>
          </w:rPr>
          <w:t>.</w:t>
        </w:r>
        <w:r w:rsidRPr="00DD1621">
          <w:rPr>
            <w:lang w:val="en-US" w:eastAsia="ru-RU"/>
          </w:rPr>
          <w:t>ru</w:t>
        </w:r>
      </w:hyperlink>
      <w:r w:rsidRPr="009C1391">
        <w:rPr>
          <w:lang w:eastAsia="ru-RU"/>
        </w:rPr>
        <w:t xml:space="preserve"> .   </w:t>
      </w:r>
    </w:p>
    <w:p w:rsidR="002B553C" w:rsidRPr="009C1391" w:rsidRDefault="002B553C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2B553C" w:rsidRPr="009C1391" w:rsidRDefault="002B553C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з</w:t>
      </w:r>
      <w:r w:rsidRPr="009C1391">
        <w:rPr>
          <w:lang w:eastAsia="ru-RU"/>
        </w:rPr>
        <w:t>аместителя главы администрации района Волкович И.М.</w:t>
      </w:r>
    </w:p>
    <w:p w:rsidR="002B553C" w:rsidRPr="009C1391" w:rsidRDefault="002B553C" w:rsidP="00B81EC0">
      <w:pPr>
        <w:spacing w:after="120" w:line="240" w:lineRule="auto"/>
        <w:jc w:val="both"/>
        <w:rPr>
          <w:lang w:eastAsia="ru-RU"/>
        </w:rPr>
      </w:pPr>
    </w:p>
    <w:p w:rsidR="002B553C" w:rsidRPr="009C1391" w:rsidRDefault="002B553C" w:rsidP="00B81EC0">
      <w:pPr>
        <w:spacing w:after="120" w:line="240" w:lineRule="auto"/>
        <w:jc w:val="both"/>
        <w:rPr>
          <w:lang w:eastAsia="ru-RU"/>
        </w:rPr>
      </w:pPr>
      <w:r w:rsidRPr="009C1391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 </w:t>
      </w:r>
      <w:r w:rsidRPr="009C1391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9C1391">
        <w:rPr>
          <w:lang w:eastAsia="ru-RU"/>
        </w:rPr>
        <w:t>А.М. Кусков</w:t>
      </w:r>
    </w:p>
    <w:p w:rsidR="002B553C" w:rsidRPr="009C1391" w:rsidRDefault="002B553C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2B553C" w:rsidRPr="009C1391" w:rsidRDefault="002B553C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2B553C" w:rsidRPr="00F77AF1" w:rsidRDefault="002B553C" w:rsidP="001E4838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9C1391">
        <w:rPr>
          <w:lang w:eastAsia="ru-RU"/>
        </w:rPr>
        <w:t xml:space="preserve">                     </w:t>
      </w:r>
    </w:p>
    <w:p w:rsidR="002B553C" w:rsidRDefault="002B553C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2B553C" w:rsidSect="007401AA">
      <w:pgSz w:w="11906" w:h="16838" w:code="9"/>
      <w:pgMar w:top="1134" w:right="567" w:bottom="89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53C" w:rsidRDefault="002B553C" w:rsidP="006F0F01">
      <w:pPr>
        <w:spacing w:line="240" w:lineRule="auto"/>
      </w:pPr>
      <w:r>
        <w:separator/>
      </w:r>
    </w:p>
  </w:endnote>
  <w:endnote w:type="continuationSeparator" w:id="1">
    <w:p w:rsidR="002B553C" w:rsidRDefault="002B553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53C" w:rsidRDefault="002B553C" w:rsidP="006F0F01">
      <w:pPr>
        <w:spacing w:line="240" w:lineRule="auto"/>
      </w:pPr>
      <w:r>
        <w:separator/>
      </w:r>
    </w:p>
  </w:footnote>
  <w:footnote w:type="continuationSeparator" w:id="1">
    <w:p w:rsidR="002B553C" w:rsidRDefault="002B553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2F71"/>
    <w:rsid w:val="00073686"/>
    <w:rsid w:val="000B1BE9"/>
    <w:rsid w:val="000B45D2"/>
    <w:rsid w:val="000C24D9"/>
    <w:rsid w:val="000F29FE"/>
    <w:rsid w:val="001C658A"/>
    <w:rsid w:val="001E4838"/>
    <w:rsid w:val="001F01FD"/>
    <w:rsid w:val="002B553C"/>
    <w:rsid w:val="00372FFD"/>
    <w:rsid w:val="00424DD3"/>
    <w:rsid w:val="00433F00"/>
    <w:rsid w:val="00484E3B"/>
    <w:rsid w:val="004C1C88"/>
    <w:rsid w:val="005206A6"/>
    <w:rsid w:val="00535EE4"/>
    <w:rsid w:val="00557778"/>
    <w:rsid w:val="005602B7"/>
    <w:rsid w:val="00574203"/>
    <w:rsid w:val="005C384D"/>
    <w:rsid w:val="00681468"/>
    <w:rsid w:val="006F0F01"/>
    <w:rsid w:val="006F3730"/>
    <w:rsid w:val="0070193A"/>
    <w:rsid w:val="00732912"/>
    <w:rsid w:val="007401AA"/>
    <w:rsid w:val="00784AE9"/>
    <w:rsid w:val="007B6A25"/>
    <w:rsid w:val="00817689"/>
    <w:rsid w:val="00817FCC"/>
    <w:rsid w:val="00893589"/>
    <w:rsid w:val="008F7285"/>
    <w:rsid w:val="009831EF"/>
    <w:rsid w:val="009C1391"/>
    <w:rsid w:val="00A870FE"/>
    <w:rsid w:val="00B37F84"/>
    <w:rsid w:val="00B4544F"/>
    <w:rsid w:val="00B81EC0"/>
    <w:rsid w:val="00BB4CF2"/>
    <w:rsid w:val="00C14927"/>
    <w:rsid w:val="00C17BCE"/>
    <w:rsid w:val="00C91243"/>
    <w:rsid w:val="00CA7C3D"/>
    <w:rsid w:val="00CC2B1E"/>
    <w:rsid w:val="00D410C7"/>
    <w:rsid w:val="00DC35FF"/>
    <w:rsid w:val="00DD1621"/>
    <w:rsid w:val="00DE64BF"/>
    <w:rsid w:val="00DE733D"/>
    <w:rsid w:val="00E02677"/>
    <w:rsid w:val="00E52779"/>
    <w:rsid w:val="00ED64B1"/>
    <w:rsid w:val="00F3298D"/>
    <w:rsid w:val="00F3446E"/>
    <w:rsid w:val="00F5170E"/>
    <w:rsid w:val="00F77AF1"/>
    <w:rsid w:val="00F862F9"/>
    <w:rsid w:val="00F9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492</TotalTime>
  <Pages>2</Pages>
  <Words>524</Words>
  <Characters>2993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22</cp:revision>
  <cp:lastPrinted>2021-03-05T08:04:00Z</cp:lastPrinted>
  <dcterms:created xsi:type="dcterms:W3CDTF">2018-02-19T07:20:00Z</dcterms:created>
  <dcterms:modified xsi:type="dcterms:W3CDTF">2021-03-22T06:32:00Z</dcterms:modified>
</cp:coreProperties>
</file>